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E0" w:rsidRPr="00A67B29" w:rsidRDefault="00477EE0" w:rsidP="00573B4E">
      <w:pPr>
        <w:snapToGri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477EE0" w:rsidRPr="00A67B29" w:rsidRDefault="00477EE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477EE0" w:rsidRPr="00A67B29" w:rsidRDefault="00477EE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477EE0" w:rsidRDefault="00477EE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Щербиновского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</w:p>
    <w:p w:rsidR="00477EE0" w:rsidRDefault="00477EE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477EE0" w:rsidRDefault="00477EE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24.10.2025 № 79</w:t>
      </w:r>
    </w:p>
    <w:p w:rsidR="00477EE0" w:rsidRDefault="00477EE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:rsidR="00477EE0" w:rsidRDefault="00477EE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№ 1</w:t>
      </w:r>
    </w:p>
    <w:p w:rsidR="00477EE0" w:rsidRDefault="00477EE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Глафировского сельского поселения Щербиновского района «Молодежь Глафировского сельского поселения Щербиновского района»</w:t>
      </w:r>
    </w:p>
    <w:p w:rsidR="00477EE0" w:rsidRDefault="00477EE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:rsidR="00477EE0" w:rsidRPr="00DA7916" w:rsidRDefault="00477EE0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77EE0" w:rsidRPr="00734D79" w:rsidRDefault="00477EE0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D79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477EE0" w:rsidRPr="00734D79" w:rsidRDefault="00477EE0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D79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477EE0" w:rsidRPr="00734D79" w:rsidRDefault="00477EE0" w:rsidP="00192E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4D79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734D79">
        <w:rPr>
          <w:rFonts w:ascii="Times New Roman" w:hAnsi="Times New Roman"/>
          <w:b/>
          <w:sz w:val="28"/>
          <w:szCs w:val="28"/>
        </w:rPr>
        <w:t xml:space="preserve">Молодежь Глафировского сельского поселения Щербиновского района» </w:t>
      </w:r>
    </w:p>
    <w:p w:rsidR="00477EE0" w:rsidRPr="00DA7916" w:rsidRDefault="00477EE0" w:rsidP="00192E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4538"/>
        <w:gridCol w:w="1276"/>
        <w:gridCol w:w="1134"/>
        <w:gridCol w:w="1134"/>
        <w:gridCol w:w="1134"/>
        <w:gridCol w:w="1134"/>
        <w:gridCol w:w="1134"/>
        <w:gridCol w:w="1134"/>
        <w:gridCol w:w="1134"/>
      </w:tblGrid>
      <w:tr w:rsidR="00477EE0" w:rsidRPr="003B3C84" w:rsidTr="00FD0300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175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477EE0" w:rsidRPr="003B3C84" w:rsidRDefault="00477EE0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477EE0" w:rsidRPr="003B3C84" w:rsidTr="00FD0300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E0" w:rsidRPr="003B3C84" w:rsidRDefault="00477EE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E0" w:rsidRPr="003B3C84" w:rsidRDefault="00477EE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E0" w:rsidRPr="003B3C84" w:rsidRDefault="00477EE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E0" w:rsidRPr="003B3C84" w:rsidRDefault="00477EE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E0" w:rsidRPr="003B3C84" w:rsidRDefault="00477EE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477EE0" w:rsidRPr="003B3C84" w:rsidTr="00E67425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3B3C84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спорта в </w:t>
            </w:r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>Глафировском сельском поселении Щербиновского района</w:t>
            </w:r>
            <w:r w:rsidRPr="003B3C8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477EE0" w:rsidRPr="003B3C84" w:rsidTr="00D52721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E0" w:rsidRPr="003B3C84" w:rsidRDefault="00477EE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Цель: создание благоприятных условий и возможностей для успешной социализации и эффективной самореализации молодых людей Глафировского сельского поселения Щербиновского района</w:t>
            </w:r>
          </w:p>
        </w:tc>
      </w:tr>
      <w:tr w:rsidR="00477EE0" w:rsidRPr="003B3C84" w:rsidTr="00A62040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E0" w:rsidRPr="003B3C84" w:rsidRDefault="00477EE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Задача: создание условий для развития творческих способностей и формирование здорового образа жизни, для гражданского и военно-патриотического воспитания профилактики правонарушений молодежи Глафировского сельского поселения Щербиновского района</w:t>
            </w:r>
          </w:p>
        </w:tc>
      </w:tr>
      <w:tr w:rsidR="00477EE0" w:rsidRPr="003B3C84" w:rsidTr="005D3919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Целевой показатель № 1:</w:t>
            </w:r>
          </w:p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>К</w:t>
            </w:r>
            <w:r w:rsidRPr="003B3C84">
              <w:rPr>
                <w:rFonts w:ascii="Times New Roman" w:hAnsi="Times New Roman"/>
                <w:sz w:val="24"/>
                <w:szCs w:val="24"/>
              </w:rPr>
              <w:t>оличество проведенных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77EE0" w:rsidRPr="003B3C84" w:rsidTr="005D3919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Целевой показатель № 2:</w:t>
            </w:r>
          </w:p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Количество молодых людей, участвующих в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477EE0" w:rsidRPr="003B3C84" w:rsidTr="006C25C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Задача: создание условий для поддержки и организации досуга и летнего отдыха детей и молодежи</w:t>
            </w:r>
          </w:p>
        </w:tc>
      </w:tr>
      <w:tr w:rsidR="00477EE0" w:rsidRPr="003B3C84" w:rsidTr="00FD030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1.1.2.1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Целевой показатель:</w:t>
            </w:r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</w:t>
            </w:r>
            <w:r w:rsidRPr="003B3C84">
              <w:rPr>
                <w:rFonts w:ascii="Times New Roman" w:hAnsi="Times New Roman"/>
                <w:sz w:val="24"/>
                <w:szCs w:val="24"/>
              </w:rPr>
              <w:t>оличество детей и молодежи посещающих летние оздоровительные площадки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E0" w:rsidRPr="003B3C84" w:rsidRDefault="00477EE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477EE0" w:rsidRDefault="00477EE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477EE0" w:rsidRDefault="00477EE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477EE0" w:rsidRDefault="00477EE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477EE0" w:rsidRPr="002871EE" w:rsidRDefault="00477EE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2871EE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477EE0" w:rsidRPr="002871EE" w:rsidRDefault="00477EE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2871EE">
        <w:rPr>
          <w:rFonts w:ascii="Times New Roman" w:hAnsi="Times New Roman"/>
          <w:noProof/>
          <w:color w:val="000000"/>
          <w:sz w:val="28"/>
          <w:szCs w:val="28"/>
        </w:rPr>
        <w:t xml:space="preserve">Глафировского сельского поселения </w:t>
      </w:r>
    </w:p>
    <w:p w:rsidR="00477EE0" w:rsidRDefault="00477EE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2871EE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муниципального </w:t>
      </w:r>
      <w:r w:rsidRPr="002871EE">
        <w:rPr>
          <w:rFonts w:ascii="Times New Roman" w:hAnsi="Times New Roman"/>
          <w:noProof/>
          <w:color w:val="000000"/>
          <w:sz w:val="28"/>
          <w:szCs w:val="28"/>
        </w:rPr>
        <w:t>района</w:t>
      </w:r>
    </w:p>
    <w:p w:rsidR="00477EE0" w:rsidRPr="002871EE" w:rsidRDefault="00477EE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Краснодарского края                                                                                                                                              М.Ю. Лукашенко</w:t>
      </w:r>
    </w:p>
    <w:sectPr w:rsidR="00477EE0" w:rsidRPr="002871EE" w:rsidSect="00734D79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EE0" w:rsidRDefault="00477EE0" w:rsidP="00734D79">
      <w:pPr>
        <w:spacing w:after="0" w:line="240" w:lineRule="auto"/>
      </w:pPr>
      <w:r>
        <w:separator/>
      </w:r>
    </w:p>
  </w:endnote>
  <w:endnote w:type="continuationSeparator" w:id="0">
    <w:p w:rsidR="00477EE0" w:rsidRDefault="00477EE0" w:rsidP="0073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EE0" w:rsidRDefault="00477EE0" w:rsidP="00734D79">
      <w:pPr>
        <w:spacing w:after="0" w:line="240" w:lineRule="auto"/>
      </w:pPr>
      <w:r>
        <w:separator/>
      </w:r>
    </w:p>
  </w:footnote>
  <w:footnote w:type="continuationSeparator" w:id="0">
    <w:p w:rsidR="00477EE0" w:rsidRDefault="00477EE0" w:rsidP="00734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EE0" w:rsidRDefault="00477EE0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477EE0" w:rsidRDefault="00477EE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3417"/>
    <w:rsid w:val="00057476"/>
    <w:rsid w:val="00057829"/>
    <w:rsid w:val="000A232A"/>
    <w:rsid w:val="000B374F"/>
    <w:rsid w:val="001758B1"/>
    <w:rsid w:val="00192E26"/>
    <w:rsid w:val="00244518"/>
    <w:rsid w:val="002640FB"/>
    <w:rsid w:val="002871EE"/>
    <w:rsid w:val="0030650F"/>
    <w:rsid w:val="00360FAC"/>
    <w:rsid w:val="003B3C84"/>
    <w:rsid w:val="00401C73"/>
    <w:rsid w:val="004261F8"/>
    <w:rsid w:val="00477EE0"/>
    <w:rsid w:val="004D5BE6"/>
    <w:rsid w:val="004F6CD4"/>
    <w:rsid w:val="005304C2"/>
    <w:rsid w:val="00542FA0"/>
    <w:rsid w:val="005553ED"/>
    <w:rsid w:val="00573B4E"/>
    <w:rsid w:val="005740E2"/>
    <w:rsid w:val="005B601B"/>
    <w:rsid w:val="005D3919"/>
    <w:rsid w:val="00633CE1"/>
    <w:rsid w:val="006920C6"/>
    <w:rsid w:val="006C25C4"/>
    <w:rsid w:val="006D7130"/>
    <w:rsid w:val="00734D79"/>
    <w:rsid w:val="007E106A"/>
    <w:rsid w:val="0082680B"/>
    <w:rsid w:val="00830CA8"/>
    <w:rsid w:val="00895FAC"/>
    <w:rsid w:val="00935992"/>
    <w:rsid w:val="009B3A99"/>
    <w:rsid w:val="009B3E71"/>
    <w:rsid w:val="009C2461"/>
    <w:rsid w:val="009E5370"/>
    <w:rsid w:val="00A62040"/>
    <w:rsid w:val="00A67B29"/>
    <w:rsid w:val="00B33FD1"/>
    <w:rsid w:val="00B413F0"/>
    <w:rsid w:val="00C02C30"/>
    <w:rsid w:val="00C24000"/>
    <w:rsid w:val="00C441DE"/>
    <w:rsid w:val="00C72DAE"/>
    <w:rsid w:val="00CB2979"/>
    <w:rsid w:val="00CD2CFB"/>
    <w:rsid w:val="00CD7CB0"/>
    <w:rsid w:val="00D321C3"/>
    <w:rsid w:val="00D52721"/>
    <w:rsid w:val="00D52B85"/>
    <w:rsid w:val="00DA7916"/>
    <w:rsid w:val="00E107DA"/>
    <w:rsid w:val="00E34509"/>
    <w:rsid w:val="00E55D29"/>
    <w:rsid w:val="00E604C4"/>
    <w:rsid w:val="00E67425"/>
    <w:rsid w:val="00F4471D"/>
    <w:rsid w:val="00F56132"/>
    <w:rsid w:val="00FD0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734D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4D79"/>
  </w:style>
  <w:style w:type="paragraph" w:styleId="Footer">
    <w:name w:val="footer"/>
    <w:basedOn w:val="Normal"/>
    <w:link w:val="FooterChar"/>
    <w:uiPriority w:val="99"/>
    <w:semiHidden/>
    <w:rsid w:val="00734D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4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83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2</Pages>
  <Words>291</Words>
  <Characters>1664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19</cp:revision>
  <cp:lastPrinted>2025-12-02T06:28:00Z</cp:lastPrinted>
  <dcterms:created xsi:type="dcterms:W3CDTF">2019-08-19T13:15:00Z</dcterms:created>
  <dcterms:modified xsi:type="dcterms:W3CDTF">2025-12-14T16:12:00Z</dcterms:modified>
</cp:coreProperties>
</file>